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7B4F1B" w14:textId="77777777" w:rsidR="00884F1E" w:rsidRDefault="00884F1E" w:rsidP="00884F1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Henry SWERDER</w:t>
      </w:r>
      <w:r>
        <w:t xml:space="preserve">   </w:t>
      </w:r>
      <w:proofErr w:type="gramStart"/>
      <w:r>
        <w:t xml:space="preserve">   (</w:t>
      </w:r>
      <w:proofErr w:type="gramEnd"/>
      <w:r>
        <w:t>fl.1504)</w:t>
      </w:r>
    </w:p>
    <w:p w14:paraId="6E9689E2" w14:textId="77777777" w:rsidR="00884F1E" w:rsidRDefault="00884F1E" w:rsidP="00884F1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Canterbury.</w:t>
      </w:r>
    </w:p>
    <w:p w14:paraId="2034A375" w14:textId="77777777" w:rsidR="00884F1E" w:rsidRDefault="00884F1E" w:rsidP="00884F1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1E6F78D4" w14:textId="3D038BE4" w:rsidR="00884F1E" w:rsidRDefault="00884F1E" w:rsidP="00884F1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1C1FE6A7" w14:textId="77777777" w:rsidR="003044ED" w:rsidRPr="003044ED" w:rsidRDefault="003044ED" w:rsidP="003044ED">
      <w:pPr>
        <w:spacing w:after="0" w:line="240" w:lineRule="auto"/>
      </w:pPr>
      <w:r w:rsidRPr="003044ED">
        <w:tab/>
        <w:t>1484</w:t>
      </w:r>
      <w:r w:rsidRPr="003044ED">
        <w:tab/>
        <w:t xml:space="preserve">Philip </w:t>
      </w:r>
      <w:proofErr w:type="spellStart"/>
      <w:r w:rsidRPr="003044ED">
        <w:t>Wyllyams</w:t>
      </w:r>
      <w:proofErr w:type="spellEnd"/>
      <w:r w:rsidRPr="003044ED">
        <w:t>(q.v.) brought a plaint of debt against him and William</w:t>
      </w:r>
    </w:p>
    <w:p w14:paraId="0EE05230" w14:textId="77777777" w:rsidR="003044ED" w:rsidRPr="003044ED" w:rsidRDefault="003044ED" w:rsidP="003044ED">
      <w:pPr>
        <w:spacing w:after="0" w:line="240" w:lineRule="auto"/>
      </w:pPr>
      <w:r w:rsidRPr="003044ED">
        <w:tab/>
      </w:r>
      <w:r w:rsidRPr="003044ED">
        <w:tab/>
      </w:r>
      <w:proofErr w:type="spellStart"/>
      <w:r w:rsidRPr="003044ED">
        <w:t>Badnore</w:t>
      </w:r>
      <w:proofErr w:type="spellEnd"/>
      <w:r w:rsidRPr="003044ED">
        <w:t xml:space="preserve"> of Faversham(q.v.).</w:t>
      </w:r>
    </w:p>
    <w:p w14:paraId="4C1A6DF0" w14:textId="650DDD6C" w:rsidR="003044ED" w:rsidRDefault="003044ED" w:rsidP="003044ED">
      <w:pPr>
        <w:spacing w:after="0" w:line="240" w:lineRule="auto"/>
      </w:pPr>
      <w:r w:rsidRPr="003044ED">
        <w:tab/>
      </w:r>
      <w:r w:rsidRPr="003044ED">
        <w:tab/>
        <w:t>(</w:t>
      </w:r>
      <w:hyperlink r:id="rId6" w:history="1">
        <w:r w:rsidRPr="003044ED">
          <w:rPr>
            <w:color w:val="0000FF"/>
            <w:u w:val="single"/>
          </w:rPr>
          <w:t>http://aalt.law.uh.edu/Indices/CP40Indices/CP40no888Pl.htm</w:t>
        </w:r>
      </w:hyperlink>
      <w:r w:rsidRPr="003044ED">
        <w:t>)</w:t>
      </w:r>
    </w:p>
    <w:p w14:paraId="357B0EC5" w14:textId="77777777" w:rsidR="00884F1E" w:rsidRDefault="00884F1E" w:rsidP="00884F1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1504</w:t>
      </w:r>
      <w:r>
        <w:tab/>
        <w:t>He made his Will.  (Plomer p.460)</w:t>
      </w:r>
    </w:p>
    <w:p w14:paraId="4CF2666B" w14:textId="77777777" w:rsidR="00884F1E" w:rsidRDefault="00884F1E" w:rsidP="00884F1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0A500252" w14:textId="77777777" w:rsidR="00884F1E" w:rsidRDefault="00884F1E" w:rsidP="00884F1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3A75C966" w14:textId="5FF458F7" w:rsidR="00884F1E" w:rsidRDefault="00884F1E" w:rsidP="00884F1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12 August 2017</w:t>
      </w:r>
    </w:p>
    <w:p w14:paraId="3C05E8AD" w14:textId="2C70EAE4" w:rsidR="003044ED" w:rsidRDefault="003044ED" w:rsidP="00884F1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21 May 2020</w:t>
      </w:r>
    </w:p>
    <w:p w14:paraId="53BC1E14" w14:textId="77777777" w:rsidR="006B2F86" w:rsidRPr="00E71FC3" w:rsidRDefault="003044ED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B7A70C" w14:textId="77777777" w:rsidR="00884F1E" w:rsidRDefault="00884F1E" w:rsidP="00E71FC3">
      <w:pPr>
        <w:spacing w:after="0" w:line="240" w:lineRule="auto"/>
      </w:pPr>
      <w:r>
        <w:separator/>
      </w:r>
    </w:p>
  </w:endnote>
  <w:endnote w:type="continuationSeparator" w:id="0">
    <w:p w14:paraId="0C6B5002" w14:textId="77777777" w:rsidR="00884F1E" w:rsidRDefault="00884F1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F7856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DABECD" w14:textId="77777777" w:rsidR="00884F1E" w:rsidRDefault="00884F1E" w:rsidP="00E71FC3">
      <w:pPr>
        <w:spacing w:after="0" w:line="240" w:lineRule="auto"/>
      </w:pPr>
      <w:r>
        <w:separator/>
      </w:r>
    </w:p>
  </w:footnote>
  <w:footnote w:type="continuationSeparator" w:id="0">
    <w:p w14:paraId="65B6E0A9" w14:textId="77777777" w:rsidR="00884F1E" w:rsidRDefault="00884F1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F1E"/>
    <w:rsid w:val="001A7C09"/>
    <w:rsid w:val="003044ED"/>
    <w:rsid w:val="00577BD5"/>
    <w:rsid w:val="00656CBA"/>
    <w:rsid w:val="006A1F77"/>
    <w:rsid w:val="00733BE7"/>
    <w:rsid w:val="00884F1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ABF72E"/>
  <w15:chartTrackingRefBased/>
  <w15:docId w15:val="{64279662-B8A7-481E-B430-D6E960C70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2017-08-28T15:06:00Z</dcterms:created>
  <dcterms:modified xsi:type="dcterms:W3CDTF">2020-05-21T10:39:00Z</dcterms:modified>
</cp:coreProperties>
</file>